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Bournemouth, Christchurch and Poole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Bournemouth, Christchurch and Poole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Bournemouth, Christchurch and Poole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Bournemouth, Christchurch and Poole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Bournemouth, Christchurch and Poole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Bournemouth, Christchurch and Poole are estimated to have a score of 1-2 on the PGSI (low-risk gambling), whilst </w:t>
      </w:r>
      <w:r w:rsidRPr="00773DF7">
        <w:rPr>
          <w:rFonts w:ascii="Libre Franklin Light" w:hAnsi="Libre Franklin Light" w:cs="Calibri Light"/>
          <w:b/>
          <w:bCs/>
          <w:color w:val="C45911" w:themeColor="accent2" w:themeShade="BF"/>
        </w:rPr>
        <w:t xml:space="preserve">3.0%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Bournemouth, Christchurch and Poole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Bournemouth, Christchurch and Poole is estimated to be </w:t>
      </w:r>
      <w:r w:rsidRPr="00773DF7">
        <w:rPr>
          <w:rFonts w:ascii="Libre Franklin Light" w:eastAsia="Times New Roman" w:hAnsi="Libre Franklin Light" w:cs="Calibri Light"/>
          <w:b/>
          <w:bCs/>
          <w:color w:val="C45911" w:themeColor="accent2" w:themeShade="BF"/>
        </w:rPr>
        <w:t xml:space="preserve">£6,014,716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Bournemouth, Christchurch and Poole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Bournemouth, Christchurch and Poole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Bournemouth, Christchurch and Poole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Bournemouth, Christchurch and Poole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ournemouth, Christchurch and Pool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Bournemouth, Christchurch and Poole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ournemouth, Christchurch and Pool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Bournemouth, Christchurch and Poole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24.1%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Bournemouth, Christchurch and Poole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ournemouth, Christchurch and Pool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Bournemouth, Christchurch and Poole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Bournemouth, Christchurch and Poole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Bournemouth, Christchurch and Poole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55.0%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Bournemouth, Christchurch and Poole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Bournemouth, Christchurch and Poole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Bournemouth, Christchurch and Poole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£6,014,716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Bournemouth, Christchurch and Poole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£97,970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£2,026,071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£145,141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£40,821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£74,838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£3,629,875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£6,014,716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Bournemouth, Christchurch and Poole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Bournemouth, Christchurch and Poole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Bournemouth, Christchurch and Poole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Bournemouth, Christchurch and Poole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8.7%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Bournemouth, Christchurch and Poole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Bournemouth, Christchurch and Poole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56.8%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Bournemouth, Christchurch and Poole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similar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Bournemouth, Christchurch and Poole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Bournemouth, Christchurch and Poole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8.7%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Bournemouth, Christchurch and Poole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Bournemouth, Christchurch and Poole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56.8%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Bournemouth, Christchurch and Poole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3688DF8C-6CB0-4C7E-AEE9-BF4BF6EDD4B0}"/>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